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796E48FA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11D11132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1C8D7280" w14:textId="77777777" w:rsidR="00063289" w:rsidRPr="001C55D1" w:rsidRDefault="00063289" w:rsidP="00257739"/>
        </w:tc>
      </w:tr>
      <w:tr w:rsidR="00063289" w:rsidRPr="001C55D1" w14:paraId="639D18F8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F28CAB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0B3AAF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775C8B1" w14:textId="77777777" w:rsidR="00DE21B9" w:rsidRDefault="00DE21B9" w:rsidP="00DE21B9">
            <w:r>
              <w:t>26-11-LSW-Neu-</w:t>
            </w:r>
          </w:p>
          <w:p w14:paraId="33D73F1D" w14:textId="1CA0EF44" w:rsidR="00063289" w:rsidRPr="001C55D1" w:rsidRDefault="00DE21B9" w:rsidP="00DE21B9">
            <w:pPr>
              <w:jc w:val="left"/>
            </w:pPr>
            <w:r>
              <w:t>Brandschutztüren</w:t>
            </w:r>
          </w:p>
        </w:tc>
      </w:tr>
      <w:tr w:rsidR="00063289" w:rsidRPr="001C55D1" w14:paraId="3D60B035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1CD3CF57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04C61001" w14:textId="77777777" w:rsidR="00063289" w:rsidRPr="001C55D1" w:rsidRDefault="00063289" w:rsidP="00257739"/>
        </w:tc>
      </w:tr>
      <w:tr w:rsidR="00063289" w:rsidRPr="001C55D1" w14:paraId="6BE7CA63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54C3C9" w14:textId="4B043CBD" w:rsidR="00063289" w:rsidRPr="001C55D1" w:rsidRDefault="00DE21B9" w:rsidP="00257739">
            <w:r>
              <w:t>Schulzentrum Wettringen - Anbau LSW</w:t>
            </w:r>
          </w:p>
        </w:tc>
      </w:tr>
      <w:tr w:rsidR="00063289" w:rsidRPr="001C55D1" w14:paraId="225BFAAB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4C2609" w14:textId="77777777" w:rsidR="00063289" w:rsidRPr="001C55D1" w:rsidRDefault="00063289" w:rsidP="00257739"/>
        </w:tc>
      </w:tr>
      <w:tr w:rsidR="00063289" w:rsidRPr="001C55D1" w14:paraId="01482FB7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DAC2BF7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11F8544" w14:textId="77777777" w:rsidR="00063289" w:rsidRPr="001C55D1" w:rsidRDefault="00063289" w:rsidP="00257739"/>
        </w:tc>
      </w:tr>
      <w:tr w:rsidR="00063289" w:rsidRPr="001C55D1" w14:paraId="480711F9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B20D3" w14:textId="205B6DD4" w:rsidR="00063289" w:rsidRPr="001C55D1" w:rsidRDefault="00DE21B9" w:rsidP="00257739">
            <w:r>
              <w:t xml:space="preserve">Brandschutztüren </w:t>
            </w:r>
          </w:p>
        </w:tc>
      </w:tr>
    </w:tbl>
    <w:p w14:paraId="52496229" w14:textId="77777777" w:rsidR="00063289" w:rsidRDefault="00063289" w:rsidP="00063289">
      <w:pPr>
        <w:pStyle w:val="Oben"/>
      </w:pPr>
    </w:p>
    <w:p w14:paraId="64479D87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50"/>
        <w:gridCol w:w="1559"/>
        <w:gridCol w:w="707"/>
        <w:gridCol w:w="853"/>
      </w:tblGrid>
      <w:tr w:rsidR="00082054" w:rsidRPr="00063289" w14:paraId="0AF17BCD" w14:textId="77777777" w:rsidTr="00240368">
        <w:trPr>
          <w:trHeight w:val="284"/>
        </w:trPr>
        <w:tc>
          <w:tcPr>
            <w:tcW w:w="9947" w:type="dxa"/>
            <w:gridSpan w:val="12"/>
            <w:noWrap/>
            <w:tcMar>
              <w:left w:w="28" w:type="dxa"/>
            </w:tcMar>
            <w:vAlign w:val="center"/>
          </w:tcPr>
          <w:p w14:paraId="2A732DB2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1FACBD7D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40EE2440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5C88C597" w14:textId="77777777" w:rsidTr="00240368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6D272510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1C5BC7E" w14:textId="77777777" w:rsidR="00063289" w:rsidRPr="00063289" w:rsidRDefault="00C65504" w:rsidP="003C483F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="00063289" w:rsidRPr="00063289">
              <w:instrText xml:space="preserve"> FORMCHECKBOX </w:instrText>
            </w:r>
            <w:r w:rsidR="00926584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8681" w:type="dxa"/>
            <w:gridSpan w:val="8"/>
            <w:noWrap/>
            <w:vAlign w:val="center"/>
          </w:tcPr>
          <w:p w14:paraId="69DCF3FB" w14:textId="77777777" w:rsidR="00063289" w:rsidRPr="003C483F" w:rsidRDefault="00063289" w:rsidP="003C483F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063289">
              <w:t>am</w:t>
            </w:r>
            <w:r w:rsidR="001C3FD6">
              <w:t xml:space="preserve"> </w:t>
            </w:r>
            <w:r w:rsidR="00555309">
              <w:tab/>
            </w:r>
            <w:r w:rsidR="004F6411" w:rsidRPr="003C483F">
              <w:rPr>
                <w:color w:val="808080"/>
                <w:u w:val="single"/>
              </w:rPr>
              <w:tab/>
            </w:r>
            <w:r w:rsidR="00C03428" w:rsidRPr="003C483F">
              <w:rPr>
                <w:color w:val="808080"/>
                <w:u w:val="single"/>
              </w:rPr>
              <w:t xml:space="preserve"> .</w:t>
            </w:r>
          </w:p>
        </w:tc>
      </w:tr>
      <w:tr w:rsidR="00063289" w:rsidRPr="00063289" w14:paraId="21A0D3DE" w14:textId="77777777" w:rsidTr="00240368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61110CB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57BDF48A" w14:textId="77777777" w:rsidR="00063289" w:rsidRPr="00063289" w:rsidRDefault="00C65504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63289" w:rsidRPr="00063289">
              <w:instrText xml:space="preserve"> FORMCHECKBOX </w:instrText>
            </w:r>
            <w:r w:rsidR="00926584">
              <w:fldChar w:fldCharType="separate"/>
            </w:r>
            <w:r w:rsidRPr="00063289">
              <w:fldChar w:fldCharType="end"/>
            </w:r>
          </w:p>
        </w:tc>
        <w:tc>
          <w:tcPr>
            <w:tcW w:w="8681" w:type="dxa"/>
            <w:gridSpan w:val="8"/>
            <w:noWrap/>
            <w:vAlign w:val="center"/>
          </w:tcPr>
          <w:p w14:paraId="2D5B4633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671BFFC7" w14:textId="77777777" w:rsidTr="00240368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31ECAE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5FE0466E" w14:textId="77777777" w:rsidR="00063289" w:rsidRPr="00063289" w:rsidRDefault="00C65504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63289" w:rsidRPr="00063289">
              <w:instrText xml:space="preserve"> FORMCHECKBOX </w:instrText>
            </w:r>
            <w:r w:rsidR="00926584">
              <w:fldChar w:fldCharType="separate"/>
            </w:r>
            <w:r w:rsidRPr="00063289">
              <w:fldChar w:fldCharType="end"/>
            </w:r>
          </w:p>
        </w:tc>
        <w:tc>
          <w:tcPr>
            <w:tcW w:w="8681" w:type="dxa"/>
            <w:gridSpan w:val="8"/>
            <w:noWrap/>
            <w:vAlign w:val="center"/>
          </w:tcPr>
          <w:p w14:paraId="39FAD722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4BB333A7" w14:textId="77777777" w:rsidTr="00240368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3830599F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31EB0AEB" w14:textId="77777777" w:rsidR="00063289" w:rsidRPr="00063289" w:rsidRDefault="009E799F" w:rsidP="000458BA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26584">
              <w:fldChar w:fldCharType="separate"/>
            </w:r>
            <w:r>
              <w:fldChar w:fldCharType="end"/>
            </w:r>
          </w:p>
        </w:tc>
        <w:tc>
          <w:tcPr>
            <w:tcW w:w="8681" w:type="dxa"/>
            <w:gridSpan w:val="8"/>
            <w:noWrap/>
            <w:vAlign w:val="center"/>
          </w:tcPr>
          <w:p w14:paraId="210EB144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6DE4BA6D" w14:textId="77777777" w:rsidTr="00240368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34D15F1E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5F3AC662" w14:textId="77777777" w:rsidR="00063289" w:rsidRPr="00063289" w:rsidRDefault="00063289" w:rsidP="003C483F">
            <w:pPr>
              <w:jc w:val="left"/>
            </w:pPr>
          </w:p>
        </w:tc>
        <w:tc>
          <w:tcPr>
            <w:tcW w:w="8681" w:type="dxa"/>
            <w:gridSpan w:val="8"/>
            <w:noWrap/>
            <w:vAlign w:val="center"/>
          </w:tcPr>
          <w:p w14:paraId="6CD97830" w14:textId="00600996" w:rsidR="00063289" w:rsidRPr="00063289" w:rsidRDefault="00DE21B9" w:rsidP="00AD49B7">
            <w:pPr>
              <w:tabs>
                <w:tab w:val="left" w:pos="1952"/>
              </w:tabs>
              <w:jc w:val="left"/>
            </w:pPr>
            <w:r>
              <w:rPr>
                <w:color w:val="808080"/>
                <w:u w:val="single"/>
              </w:rPr>
              <w:t>24.07.2026</w:t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787C6B71" w14:textId="77777777" w:rsidTr="00240368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AD0E480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ADAFAE9" w14:textId="77777777" w:rsidR="00063289" w:rsidRPr="00063289" w:rsidRDefault="00C65504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="00063289" w:rsidRPr="00063289">
              <w:instrText xml:space="preserve"> FORMCHECKBOX </w:instrText>
            </w:r>
            <w:r w:rsidR="00926584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81" w:type="dxa"/>
            <w:gridSpan w:val="8"/>
            <w:noWrap/>
            <w:vAlign w:val="center"/>
          </w:tcPr>
          <w:p w14:paraId="7DD89295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34170266" w14:textId="77777777" w:rsidTr="00240368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832BE11" w14:textId="77777777" w:rsidR="00063289" w:rsidRPr="00063289" w:rsidRDefault="00063289" w:rsidP="00063289"/>
        </w:tc>
        <w:tc>
          <w:tcPr>
            <w:tcW w:w="9107" w:type="dxa"/>
            <w:gridSpan w:val="10"/>
            <w:noWrap/>
            <w:vAlign w:val="center"/>
          </w:tcPr>
          <w:p w14:paraId="2DB2814C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73071E36" w14:textId="77777777" w:rsidTr="00240368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1C3C8F6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7F017143" w14:textId="3394CA13" w:rsidR="00063289" w:rsidRPr="00063289" w:rsidRDefault="00584461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 w:rsidR="00926584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81" w:type="dxa"/>
            <w:gridSpan w:val="8"/>
            <w:noWrap/>
            <w:vAlign w:val="center"/>
          </w:tcPr>
          <w:p w14:paraId="756306C1" w14:textId="7BF794A0" w:rsidR="00063289" w:rsidRPr="00063289" w:rsidRDefault="00063289" w:rsidP="003C483F">
            <w:pPr>
              <w:tabs>
                <w:tab w:val="left" w:pos="397"/>
                <w:tab w:val="left" w:pos="2835"/>
              </w:tabs>
              <w:jc w:val="left"/>
            </w:pPr>
            <w:r w:rsidRPr="00063289">
              <w:t>am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926584">
              <w:rPr>
                <w:color w:val="808080"/>
                <w:u w:val="single"/>
              </w:rPr>
              <w:t>05.10.2026</w:t>
            </w:r>
            <w:r w:rsidR="00291B3F" w:rsidRPr="003C483F">
              <w:rPr>
                <w:color w:val="808080"/>
                <w:u w:val="single"/>
              </w:rPr>
              <w:t xml:space="preserve"> </w:t>
            </w:r>
            <w:r w:rsidR="00291B3F" w:rsidRPr="003C483F">
              <w:rPr>
                <w:color w:val="808080"/>
              </w:rPr>
              <w:t>.</w:t>
            </w:r>
          </w:p>
        </w:tc>
      </w:tr>
      <w:tr w:rsidR="00082054" w:rsidRPr="00063289" w14:paraId="3998BAFB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31EE072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029565BC" w14:textId="77777777" w:rsidR="00082054" w:rsidRPr="00063289" w:rsidRDefault="00C6550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2054" w:rsidRPr="00063289">
              <w:instrText xml:space="preserve"> FORMCHECKBOX </w:instrText>
            </w:r>
            <w:r w:rsidR="00926584">
              <w:fldChar w:fldCharType="separate"/>
            </w:r>
            <w:r w:rsidRPr="00063289">
              <w:fldChar w:fldCharType="end"/>
            </w:r>
          </w:p>
        </w:tc>
        <w:tc>
          <w:tcPr>
            <w:tcW w:w="8681" w:type="dxa"/>
            <w:gridSpan w:val="8"/>
            <w:noWrap/>
            <w:vAlign w:val="center"/>
          </w:tcPr>
          <w:p w14:paraId="386C9B90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2ECD3516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4A0D9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AF854F7" w14:textId="77777777" w:rsidR="00082054" w:rsidRPr="00063289" w:rsidRDefault="00C6550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2054" w:rsidRPr="00063289">
              <w:instrText xml:space="preserve"> FORMCHECKBOX </w:instrText>
            </w:r>
            <w:r w:rsidR="00926584">
              <w:fldChar w:fldCharType="separate"/>
            </w:r>
            <w:r w:rsidRPr="00063289">
              <w:fldChar w:fldCharType="end"/>
            </w:r>
          </w:p>
        </w:tc>
        <w:tc>
          <w:tcPr>
            <w:tcW w:w="8681" w:type="dxa"/>
            <w:gridSpan w:val="8"/>
            <w:noWrap/>
            <w:vAlign w:val="center"/>
          </w:tcPr>
          <w:p w14:paraId="63E04BEA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4387F935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17A681C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FF8A8DB" w14:textId="77777777" w:rsidR="00082054" w:rsidRPr="00063289" w:rsidRDefault="00C65504" w:rsidP="003C483F">
            <w:pPr>
              <w:jc w:val="left"/>
            </w:pPr>
            <w:r w:rsidRPr="00063289"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 w:rsidR="00082054" w:rsidRPr="00063289">
              <w:instrText xml:space="preserve"> FORMCHECKBOX </w:instrText>
            </w:r>
            <w:r w:rsidR="00926584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8681" w:type="dxa"/>
            <w:gridSpan w:val="8"/>
            <w:noWrap/>
            <w:vAlign w:val="center"/>
          </w:tcPr>
          <w:p w14:paraId="21729341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37C2059B" w14:textId="77777777" w:rsidTr="00240368">
        <w:trPr>
          <w:trHeight w:val="284"/>
        </w:trPr>
        <w:tc>
          <w:tcPr>
            <w:tcW w:w="9947" w:type="dxa"/>
            <w:gridSpan w:val="12"/>
            <w:noWrap/>
            <w:tcMar>
              <w:left w:w="28" w:type="dxa"/>
            </w:tcMar>
            <w:vAlign w:val="center"/>
          </w:tcPr>
          <w:p w14:paraId="527042DD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3D7096C3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95DE5AC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240D393" w14:textId="77777777" w:rsidR="00082054" w:rsidRPr="00063289" w:rsidRDefault="009E799F" w:rsidP="003C483F">
            <w:pPr>
              <w:jc w:val="left"/>
            </w:pPr>
            <w:r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4" w:name="EinzelfristKr_214"/>
            <w:r>
              <w:instrText xml:space="preserve"> FORMCHECKBOX </w:instrText>
            </w:r>
            <w:r w:rsidR="00926584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8681" w:type="dxa"/>
            <w:gridSpan w:val="8"/>
            <w:noWrap/>
            <w:vAlign w:val="center"/>
          </w:tcPr>
          <w:p w14:paraId="5C016AF1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6EC86DFB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354904E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30D587" w14:textId="77777777" w:rsidR="00082054" w:rsidRPr="00063289" w:rsidRDefault="009E799F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26584">
              <w:fldChar w:fldCharType="separate"/>
            </w:r>
            <w:r>
              <w:fldChar w:fldCharType="end"/>
            </w:r>
          </w:p>
        </w:tc>
        <w:tc>
          <w:tcPr>
            <w:tcW w:w="8681" w:type="dxa"/>
            <w:gridSpan w:val="8"/>
            <w:noWrap/>
            <w:vAlign w:val="center"/>
          </w:tcPr>
          <w:p w14:paraId="327C8A0A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2C430D8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A3039E9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472A5FB5" w14:textId="77777777" w:rsidR="00082054" w:rsidRPr="00063289" w:rsidRDefault="00C6550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2054" w:rsidRPr="00063289">
              <w:instrText xml:space="preserve"> FORMCHECKBOX </w:instrText>
            </w:r>
            <w:r w:rsidR="00926584">
              <w:fldChar w:fldCharType="separate"/>
            </w:r>
            <w:r w:rsidRPr="00063289">
              <w:fldChar w:fldCharType="end"/>
            </w:r>
          </w:p>
        </w:tc>
        <w:tc>
          <w:tcPr>
            <w:tcW w:w="8681" w:type="dxa"/>
            <w:gridSpan w:val="8"/>
            <w:noWrap/>
            <w:vAlign w:val="center"/>
          </w:tcPr>
          <w:p w14:paraId="3FA68835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772254CA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B92B545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640F9FF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5C39510" w14:textId="77777777" w:rsidR="00082054" w:rsidRPr="00063289" w:rsidRDefault="00C6550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2054" w:rsidRPr="00063289">
              <w:instrText xml:space="preserve"> FORMCHECKBOX </w:instrText>
            </w:r>
            <w:r w:rsidR="00926584">
              <w:fldChar w:fldCharType="separate"/>
            </w:r>
            <w:r w:rsidRPr="00063289">
              <w:fldChar w:fldCharType="end"/>
            </w:r>
          </w:p>
        </w:tc>
        <w:tc>
          <w:tcPr>
            <w:tcW w:w="8323" w:type="dxa"/>
            <w:gridSpan w:val="6"/>
            <w:noWrap/>
            <w:vAlign w:val="center"/>
          </w:tcPr>
          <w:p w14:paraId="2B3A502B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4991A08A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B1BBB0C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1E3AA53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0A32CE" w14:textId="77777777" w:rsidR="00082054" w:rsidRPr="00063289" w:rsidRDefault="00082054" w:rsidP="003C483F">
            <w:pPr>
              <w:jc w:val="left"/>
            </w:pPr>
          </w:p>
        </w:tc>
        <w:tc>
          <w:tcPr>
            <w:tcW w:w="8323" w:type="dxa"/>
            <w:gridSpan w:val="6"/>
            <w:noWrap/>
            <w:vAlign w:val="center"/>
          </w:tcPr>
          <w:p w14:paraId="104BDE08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18D00559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C89A7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4DB6469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A7D035" w14:textId="77777777" w:rsidR="00082054" w:rsidRPr="00063289" w:rsidRDefault="00082054" w:rsidP="003C483F">
            <w:pPr>
              <w:jc w:val="left"/>
            </w:pPr>
          </w:p>
        </w:tc>
        <w:tc>
          <w:tcPr>
            <w:tcW w:w="8323" w:type="dxa"/>
            <w:gridSpan w:val="6"/>
            <w:noWrap/>
            <w:vAlign w:val="center"/>
          </w:tcPr>
          <w:p w14:paraId="23EB66B5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4F212F6C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F69E7C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CED5280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5782BB8F" w14:textId="77777777" w:rsidR="00082054" w:rsidRPr="00063289" w:rsidRDefault="00C6550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2054" w:rsidRPr="00063289">
              <w:instrText xml:space="preserve"> FORMCHECKBOX </w:instrText>
            </w:r>
            <w:r w:rsidR="00926584">
              <w:fldChar w:fldCharType="separate"/>
            </w:r>
            <w:r w:rsidRPr="00063289">
              <w:fldChar w:fldCharType="end"/>
            </w:r>
          </w:p>
        </w:tc>
        <w:tc>
          <w:tcPr>
            <w:tcW w:w="8323" w:type="dxa"/>
            <w:gridSpan w:val="6"/>
            <w:noWrap/>
            <w:vAlign w:val="bottom"/>
          </w:tcPr>
          <w:p w14:paraId="4D624C98" w14:textId="77777777" w:rsidR="00082054" w:rsidRPr="00063289" w:rsidRDefault="00082054">
            <w:pPr>
              <w:jc w:val="left"/>
            </w:pPr>
          </w:p>
        </w:tc>
      </w:tr>
      <w:tr w:rsidR="004F6411" w:rsidRPr="003C483F" w14:paraId="5E7CAEA9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72511A9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7423488C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08A31FFE" w14:textId="77777777" w:rsidR="004F6411" w:rsidRPr="00063289" w:rsidRDefault="004F6411" w:rsidP="003C483F">
            <w:pPr>
              <w:jc w:val="left"/>
            </w:pPr>
          </w:p>
        </w:tc>
        <w:tc>
          <w:tcPr>
            <w:tcW w:w="8323" w:type="dxa"/>
            <w:gridSpan w:val="6"/>
            <w:noWrap/>
            <w:vAlign w:val="center"/>
          </w:tcPr>
          <w:p w14:paraId="750F13EF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59994EB3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0456687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17B40C8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6070F652" w14:textId="77777777" w:rsidR="004F6411" w:rsidRPr="00063289" w:rsidRDefault="004F6411" w:rsidP="003C483F">
            <w:pPr>
              <w:jc w:val="left"/>
            </w:pPr>
          </w:p>
        </w:tc>
        <w:tc>
          <w:tcPr>
            <w:tcW w:w="8323" w:type="dxa"/>
            <w:gridSpan w:val="6"/>
            <w:noWrap/>
            <w:vAlign w:val="center"/>
          </w:tcPr>
          <w:p w14:paraId="68A6946F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2ABF13C2" w14:textId="77777777" w:rsidTr="00240368">
        <w:trPr>
          <w:trHeight w:val="284"/>
        </w:trPr>
        <w:tc>
          <w:tcPr>
            <w:tcW w:w="9947" w:type="dxa"/>
            <w:gridSpan w:val="12"/>
            <w:noWrap/>
            <w:tcMar>
              <w:left w:w="28" w:type="dxa"/>
            </w:tcMar>
            <w:vAlign w:val="center"/>
          </w:tcPr>
          <w:p w14:paraId="696D03D7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16392EA4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7092937C" w14:textId="77777777" w:rsidTr="0024036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7F65CC92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F65E7BC" w14:textId="77777777" w:rsidR="00082054" w:rsidRPr="00063289" w:rsidRDefault="00C6550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="00082054" w:rsidRPr="003C483F">
              <w:rPr>
                <w:b/>
              </w:rPr>
              <w:instrText xml:space="preserve"> FORMCHECKBOX </w:instrText>
            </w:r>
            <w:r w:rsidR="00926584">
              <w:rPr>
                <w:b/>
              </w:rPr>
            </w:r>
            <w:r w:rsidR="00926584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3780A51" w14:textId="77777777" w:rsidR="00082054" w:rsidRPr="00063289" w:rsidRDefault="00082054" w:rsidP="003C483F">
            <w:pPr>
              <w:jc w:val="left"/>
            </w:pPr>
          </w:p>
        </w:tc>
        <w:tc>
          <w:tcPr>
            <w:tcW w:w="6965" w:type="dxa"/>
            <w:gridSpan w:val="4"/>
            <w:noWrap/>
            <w:vAlign w:val="bottom"/>
          </w:tcPr>
          <w:p w14:paraId="2F307202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2DBAF3AC" w14:textId="77777777" w:rsidTr="00240368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4230F74E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6B8C3D88" w14:textId="77777777" w:rsidR="00492759" w:rsidRPr="00063289" w:rsidRDefault="00C6550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" w:name="VStrAusFrK2_214"/>
            <w:r w:rsidR="00492759" w:rsidRPr="003C483F">
              <w:rPr>
                <w:b/>
              </w:rPr>
              <w:instrText xml:space="preserve"> FORMCHECKBOX </w:instrText>
            </w:r>
            <w:r w:rsidR="00926584">
              <w:rPr>
                <w:b/>
              </w:rPr>
            </w:r>
            <w:r w:rsidR="00926584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7E216E3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25" w:type="dxa"/>
            <w:gridSpan w:val="5"/>
            <w:vMerge w:val="restart"/>
            <w:noWrap/>
            <w:vAlign w:val="bottom"/>
          </w:tcPr>
          <w:p w14:paraId="638DE55B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55A4C8DF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0BDF1B51" w14:textId="77777777" w:rsidTr="00240368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7822CD18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6A231A16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FACAE4F" w14:textId="77777777" w:rsidR="00492759" w:rsidRPr="00063289" w:rsidRDefault="00492759" w:rsidP="00492759">
            <w:pPr>
              <w:jc w:val="left"/>
            </w:pPr>
          </w:p>
        </w:tc>
        <w:tc>
          <w:tcPr>
            <w:tcW w:w="7925" w:type="dxa"/>
            <w:gridSpan w:val="5"/>
            <w:vMerge/>
            <w:noWrap/>
            <w:vAlign w:val="bottom"/>
          </w:tcPr>
          <w:p w14:paraId="7EA7F140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4EF23929" w14:textId="77777777" w:rsidTr="00240368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47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2797AB" w14:textId="77777777" w:rsidR="00CE5894" w:rsidRPr="001C3FD6" w:rsidRDefault="00AD3902" w:rsidP="003639A0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3639A0">
              <w:tab/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1C516A97" w14:textId="77777777" w:rsidTr="00240368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47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3D87C305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30287A3" w14:textId="77777777" w:rsidTr="00240368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47" w:type="dxa"/>
            <w:gridSpan w:val="12"/>
            <w:noWrap/>
            <w:tcMar>
              <w:left w:w="28" w:type="dxa"/>
            </w:tcMar>
            <w:vAlign w:val="center"/>
          </w:tcPr>
          <w:p w14:paraId="7A72D92D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4A6C8C6A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31A4E75" w14:textId="77777777" w:rsidR="00C250CF" w:rsidRPr="00063289" w:rsidRDefault="00C250CF" w:rsidP="008628C4"/>
        </w:tc>
        <w:tc>
          <w:tcPr>
            <w:tcW w:w="7565" w:type="dxa"/>
            <w:gridSpan w:val="9"/>
            <w:noWrap/>
            <w:vAlign w:val="center"/>
          </w:tcPr>
          <w:p w14:paraId="1340BAF8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3551751D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106BC25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41726433" w14:textId="77777777" w:rsidTr="00240368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47" w:type="dxa"/>
            <w:gridSpan w:val="12"/>
            <w:noWrap/>
            <w:tcMar>
              <w:left w:w="28" w:type="dxa"/>
            </w:tcMar>
            <w:vAlign w:val="center"/>
          </w:tcPr>
          <w:p w14:paraId="4153A87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2F018C6F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C7ACE3E" w14:textId="77777777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E4718EE" w14:textId="77777777" w:rsidR="00F26BD7" w:rsidRPr="00063289" w:rsidRDefault="00C65504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F26BD7" w:rsidRPr="00063289">
              <w:instrText xml:space="preserve"> FORMCHECKBOX </w:instrText>
            </w:r>
            <w:r w:rsidR="00926584">
              <w:fldChar w:fldCharType="separate"/>
            </w:r>
            <w:r w:rsidRPr="00063289">
              <w:fldChar w:fldCharType="end"/>
            </w:r>
          </w:p>
        </w:tc>
        <w:tc>
          <w:tcPr>
            <w:tcW w:w="8671" w:type="dxa"/>
            <w:gridSpan w:val="7"/>
            <w:noWrap/>
            <w:vAlign w:val="center"/>
          </w:tcPr>
          <w:p w14:paraId="38945EB1" w14:textId="77777777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00D1F917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697559E2" w14:textId="7777777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560631F4" w14:textId="77777777" w:rsidR="00F26BD7" w:rsidRPr="00063289" w:rsidRDefault="00C65504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2576B0">
              <w:instrText xml:space="preserve"> FORMCHECKBOX </w:instrText>
            </w:r>
            <w:r w:rsidR="00926584">
              <w:fldChar w:fldCharType="separate"/>
            </w:r>
            <w:r>
              <w:fldChar w:fldCharType="end"/>
            </w:r>
          </w:p>
        </w:tc>
        <w:tc>
          <w:tcPr>
            <w:tcW w:w="8671" w:type="dxa"/>
            <w:gridSpan w:val="7"/>
            <w:noWrap/>
            <w:vAlign w:val="center"/>
          </w:tcPr>
          <w:p w14:paraId="46B74B56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43796EBD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47" w:type="dxa"/>
            <w:gridSpan w:val="12"/>
            <w:noWrap/>
            <w:tcMar>
              <w:left w:w="28" w:type="dxa"/>
            </w:tcMar>
          </w:tcPr>
          <w:p w14:paraId="124D887A" w14:textId="77777777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57EF924C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249A1367" w14:textId="7777777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5E72432" w14:textId="77777777" w:rsidR="00F26BD7" w:rsidRPr="00063289" w:rsidRDefault="00C65504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F26BD7" w:rsidRPr="00063289">
              <w:instrText xml:space="preserve"> FORMCHECKBOX </w:instrText>
            </w:r>
            <w:r w:rsidR="00926584">
              <w:fldChar w:fldCharType="separate"/>
            </w:r>
            <w:r w:rsidRPr="00063289">
              <w:fldChar w:fldCharType="end"/>
            </w:r>
          </w:p>
        </w:tc>
        <w:tc>
          <w:tcPr>
            <w:tcW w:w="8671" w:type="dxa"/>
            <w:gridSpan w:val="7"/>
            <w:noWrap/>
            <w:vAlign w:val="center"/>
          </w:tcPr>
          <w:p w14:paraId="4F645A78" w14:textId="77777777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18D985D3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CCC4C3F" w14:textId="7777777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6495D02C" w14:textId="77777777" w:rsidR="00F26BD7" w:rsidRPr="00063289" w:rsidRDefault="00C65504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2576B0">
              <w:instrText xml:space="preserve"> FORMCHECKBOX </w:instrText>
            </w:r>
            <w:r w:rsidR="00926584">
              <w:fldChar w:fldCharType="separate"/>
            </w:r>
            <w:r>
              <w:fldChar w:fldCharType="end"/>
            </w:r>
          </w:p>
        </w:tc>
        <w:tc>
          <w:tcPr>
            <w:tcW w:w="8671" w:type="dxa"/>
            <w:gridSpan w:val="7"/>
            <w:noWrap/>
            <w:vAlign w:val="center"/>
          </w:tcPr>
          <w:p w14:paraId="6260062B" w14:textId="77777777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67AD487B" w14:textId="77777777" w:rsidTr="00240368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47" w:type="dxa"/>
            <w:gridSpan w:val="12"/>
            <w:noWrap/>
            <w:tcMar>
              <w:left w:w="28" w:type="dxa"/>
            </w:tcMar>
            <w:vAlign w:val="center"/>
          </w:tcPr>
          <w:p w14:paraId="6BEFC033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292F81A9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47" w:type="dxa"/>
            <w:gridSpan w:val="12"/>
            <w:noWrap/>
            <w:tcMar>
              <w:left w:w="28" w:type="dxa"/>
            </w:tcMar>
            <w:vAlign w:val="center"/>
          </w:tcPr>
          <w:p w14:paraId="7DC27C82" w14:textId="77777777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6C2B84EA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32" w:type="dxa"/>
            <w:gridSpan w:val="9"/>
            <w:noWrap/>
            <w:tcMar>
              <w:left w:w="28" w:type="dxa"/>
            </w:tcMar>
            <w:vAlign w:val="center"/>
          </w:tcPr>
          <w:p w14:paraId="1E8E02BE" w14:textId="77777777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25AA9D4" w14:textId="77777777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  <w:p w14:paraId="490BFE67" w14:textId="77777777" w:rsidR="00240368" w:rsidRPr="00240368" w:rsidRDefault="00240368" w:rsidP="00240368"/>
        </w:tc>
      </w:tr>
      <w:tr w:rsidR="00F26BD7" w:rsidRPr="00063289" w14:paraId="5F355BE8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32" w:type="dxa"/>
            <w:gridSpan w:val="9"/>
            <w:noWrap/>
            <w:tcMar>
              <w:left w:w="28" w:type="dxa"/>
            </w:tcMar>
            <w:vAlign w:val="center"/>
          </w:tcPr>
          <w:p w14:paraId="5C96FA7E" w14:textId="77777777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504CB05F" w14:textId="7777777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„Mängelansprüchebürgschaft“</w:t>
            </w:r>
          </w:p>
          <w:p w14:paraId="2714ACC9" w14:textId="77777777" w:rsidR="00A145D9" w:rsidRPr="00A145D9" w:rsidRDefault="00A145D9" w:rsidP="00A145D9"/>
        </w:tc>
      </w:tr>
      <w:tr w:rsidR="00F26BD7" w:rsidRPr="00063289" w14:paraId="4C941060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32" w:type="dxa"/>
            <w:gridSpan w:val="9"/>
            <w:noWrap/>
            <w:tcMar>
              <w:left w:w="28" w:type="dxa"/>
            </w:tcMar>
            <w:vAlign w:val="center"/>
          </w:tcPr>
          <w:p w14:paraId="48203065" w14:textId="2C0C7FDB" w:rsidR="00A145D9" w:rsidRDefault="00F26BD7" w:rsidP="00A145D9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  <w:p w14:paraId="4EE21C2E" w14:textId="77777777" w:rsidR="00A145D9" w:rsidRPr="00A145D9" w:rsidRDefault="00A145D9" w:rsidP="00A145D9"/>
          <w:p w14:paraId="0A44006B" w14:textId="627BF550" w:rsidR="00726DA7" w:rsidRPr="00726DA7" w:rsidRDefault="00726DA7" w:rsidP="00726DA7">
            <w:pPr>
              <w:jc w:val="left"/>
              <w:rPr>
                <w:b/>
                <w:bCs/>
                <w:u w:val="single"/>
              </w:rPr>
            </w:pPr>
            <w:r>
              <w:t xml:space="preserve">               </w:t>
            </w:r>
            <w:r>
              <w:rPr>
                <w:b/>
                <w:bCs/>
                <w:u w:val="single"/>
              </w:rPr>
              <w:t>Digitale Bürgschaften:</w:t>
            </w:r>
          </w:p>
          <w:p w14:paraId="49F6137F" w14:textId="7BA179E1" w:rsidR="00726DA7" w:rsidRPr="00726DA7" w:rsidRDefault="00470A3D" w:rsidP="00726DA7">
            <w:pPr>
              <w:ind w:left="851"/>
              <w:jc w:val="left"/>
            </w:pPr>
            <w:r w:rsidRPr="00726DA7">
              <w:t xml:space="preserve">Eine Abgabe einer digitalen Bürgschaft über die                                                            </w:t>
            </w:r>
            <w:r w:rsidR="00002928" w:rsidRPr="00726DA7">
              <w:t xml:space="preserve">            </w:t>
            </w:r>
            <w:r w:rsidRPr="00726DA7">
              <w:t xml:space="preserve">Bürgschafts-Service-Plattform </w:t>
            </w:r>
            <w:r w:rsidR="00002928" w:rsidRPr="00726DA7">
              <w:t>„</w:t>
            </w:r>
            <w:r w:rsidRPr="00726DA7">
              <w:t>Trustlog</w:t>
            </w:r>
            <w:r w:rsidR="00002928" w:rsidRPr="00726DA7">
              <w:t xml:space="preserve">“ ist </w:t>
            </w:r>
            <w:r w:rsidRPr="00726DA7">
              <w:t>gewünscht</w:t>
            </w:r>
          </w:p>
          <w:p w14:paraId="1D13B8A9" w14:textId="6472D8D6" w:rsidR="00470A3D" w:rsidRPr="00470A3D" w:rsidRDefault="00726DA7" w:rsidP="00240368">
            <w:pPr>
              <w:jc w:val="left"/>
            </w:pPr>
            <w:r>
              <w:t xml:space="preserve">               </w:t>
            </w:r>
            <w:r w:rsidR="00240368">
              <w:t>Link: https://support.trustlog.de/kit/anleitung_AN.html</w:t>
            </w:r>
          </w:p>
        </w:tc>
        <w:tc>
          <w:tcPr>
            <w:tcW w:w="3119" w:type="dxa"/>
            <w:gridSpan w:val="3"/>
            <w:vAlign w:val="center"/>
          </w:tcPr>
          <w:p w14:paraId="16AB30C0" w14:textId="77777777" w:rsidR="00470A3D" w:rsidRDefault="003402CD" w:rsidP="00470A3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  <w:p w14:paraId="73B7783A" w14:textId="77777777" w:rsidR="00A145D9" w:rsidRDefault="00A145D9" w:rsidP="00A145D9"/>
          <w:p w14:paraId="7E4EB1EB" w14:textId="77777777" w:rsidR="00A145D9" w:rsidRPr="00A145D9" w:rsidRDefault="00A145D9" w:rsidP="00A145D9"/>
          <w:p w14:paraId="0F6405D6" w14:textId="77777777" w:rsidR="00A145D9" w:rsidRPr="00A145D9" w:rsidRDefault="00A145D9" w:rsidP="00A145D9"/>
          <w:p w14:paraId="214E183A" w14:textId="77777777" w:rsidR="00470A3D" w:rsidRDefault="00470A3D" w:rsidP="00470A3D"/>
          <w:p w14:paraId="189FFC05" w14:textId="1CB870F4" w:rsidR="00470A3D" w:rsidRPr="00470A3D" w:rsidRDefault="00470A3D" w:rsidP="00470A3D">
            <w:pPr>
              <w:jc w:val="left"/>
            </w:pPr>
          </w:p>
        </w:tc>
      </w:tr>
      <w:tr w:rsidR="00215D23" w:rsidRPr="00063289" w14:paraId="602DACD5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47" w:type="dxa"/>
            <w:gridSpan w:val="12"/>
            <w:noWrap/>
            <w:tcMar>
              <w:left w:w="28" w:type="dxa"/>
            </w:tcMar>
            <w:vAlign w:val="center"/>
          </w:tcPr>
          <w:p w14:paraId="6745146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2EFEB810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47" w:type="dxa"/>
            <w:gridSpan w:val="12"/>
            <w:noWrap/>
            <w:tcMar>
              <w:left w:w="28" w:type="dxa"/>
            </w:tcMar>
            <w:vAlign w:val="center"/>
          </w:tcPr>
          <w:p w14:paraId="534C3E4B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6A2609C9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47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CE7F81A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7F58245D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47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052461A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5F3AC746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47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3780A94" w14:textId="77777777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10AED326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47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6CFBBDD7" w14:textId="77777777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A4187E" w:rsidRPr="00063289" w14:paraId="4675594F" w14:textId="77777777" w:rsidTr="0024036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47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DE71DF7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3BF41812" w14:textId="77777777" w:rsidR="0026043A" w:rsidRDefault="0026043A" w:rsidP="0026043A">
      <w:r>
        <w:t xml:space="preserve">10.1        Freistellungsbescheinigung ist vom Unternehmer vorzulegen </w:t>
      </w:r>
    </w:p>
    <w:p w14:paraId="2A5CFF49" w14:textId="77777777" w:rsidR="0026043A" w:rsidRDefault="0026043A" w:rsidP="0026043A"/>
    <w:p w14:paraId="4CBA4FD6" w14:textId="77777777" w:rsidR="0026043A" w:rsidRDefault="0026043A" w:rsidP="0026043A">
      <w:r>
        <w:t xml:space="preserve">10.2        Bauwesenversicherung </w:t>
      </w:r>
    </w:p>
    <w:p w14:paraId="5AA1CE81" w14:textId="4C2CE926" w:rsidR="0026043A" w:rsidRDefault="0026043A" w:rsidP="0026043A"/>
    <w:p w14:paraId="0C7C236D" w14:textId="77777777" w:rsidR="0026043A" w:rsidRDefault="0026043A" w:rsidP="0026043A">
      <w:r>
        <w:t xml:space="preserve">Es wird für sämtliche zur Durchführung kommenden Arbeiten eine Bauwesenversicherung  </w:t>
      </w:r>
    </w:p>
    <w:p w14:paraId="1167CA0B" w14:textId="77777777" w:rsidR="0026043A" w:rsidRDefault="0026043A" w:rsidP="0026043A">
      <w:r>
        <w:t xml:space="preserve">abgeschlossen. Der Selbstbehalt für den AN beträgt pro Schadensfall 250,00 € netto.  </w:t>
      </w:r>
    </w:p>
    <w:p w14:paraId="55BEB95F" w14:textId="77777777" w:rsidR="0026043A" w:rsidRDefault="0026043A" w:rsidP="0026043A">
      <w:r>
        <w:t xml:space="preserve">Die Kosten dieser Versicherung werden mit 0,3 % der Abrechnungssumme des jeweiligen Gewerks </w:t>
      </w:r>
    </w:p>
    <w:p w14:paraId="10DA6641" w14:textId="77777777" w:rsidR="0026043A" w:rsidRDefault="0026043A" w:rsidP="0026043A">
      <w:r>
        <w:t xml:space="preserve">von der Schlussrechnung in Abzug gebracht. </w:t>
      </w:r>
    </w:p>
    <w:p w14:paraId="28817D27" w14:textId="02ABDA83" w:rsidR="0026043A" w:rsidRDefault="0026043A" w:rsidP="0026043A"/>
    <w:p w14:paraId="22346F35" w14:textId="77777777" w:rsidR="00A145D9" w:rsidRDefault="00A145D9" w:rsidP="0026043A"/>
    <w:p w14:paraId="659FC146" w14:textId="77777777" w:rsidR="00A145D9" w:rsidRDefault="00A145D9" w:rsidP="0026043A"/>
    <w:p w14:paraId="0AAB0EA6" w14:textId="509B01C5" w:rsidR="0026043A" w:rsidRDefault="0026043A" w:rsidP="0026043A">
      <w:r>
        <w:t xml:space="preserve">10.3        Energie/Anschlüsse und Vorhaltung </w:t>
      </w:r>
    </w:p>
    <w:p w14:paraId="7314A12E" w14:textId="5E610A79" w:rsidR="0026043A" w:rsidRDefault="0026043A" w:rsidP="0026043A"/>
    <w:p w14:paraId="79785971" w14:textId="77777777" w:rsidR="0026043A" w:rsidRDefault="0026043A" w:rsidP="0026043A">
      <w:r>
        <w:t xml:space="preserve">Abwasser-, Wasser-, Strom und sonstige Anschlüsse werden von AN-Rohbau hergestellt, vorgehalten und </w:t>
      </w:r>
    </w:p>
    <w:p w14:paraId="190C4E72" w14:textId="4BDBB1A7" w:rsidR="0026043A" w:rsidRDefault="0026043A" w:rsidP="0026043A">
      <w:r>
        <w:t xml:space="preserve">unterhalten. Die Anschlüsse werden Dritt- und Folgegewerken einschl. der Verbräuche zur Verfügung gestellt. </w:t>
      </w:r>
    </w:p>
    <w:p w14:paraId="463B2A83" w14:textId="0600B0BB" w:rsidR="0026043A" w:rsidRDefault="0026043A" w:rsidP="0026043A"/>
    <w:p w14:paraId="63889913" w14:textId="0A654F03" w:rsidR="0026043A" w:rsidRDefault="0026043A" w:rsidP="0026043A"/>
    <w:p w14:paraId="6B94E926" w14:textId="4AC14673" w:rsidR="0026043A" w:rsidRDefault="0026043A" w:rsidP="0026043A"/>
    <w:p w14:paraId="73B87620" w14:textId="77777777" w:rsidR="0026043A" w:rsidRDefault="0026043A" w:rsidP="0026043A"/>
    <w:p w14:paraId="2A7B6B76" w14:textId="77777777" w:rsidR="0026043A" w:rsidRDefault="0026043A" w:rsidP="0026043A">
      <w:r>
        <w:t xml:space="preserve">10.4        Entsorgung und Reinigung </w:t>
      </w:r>
    </w:p>
    <w:p w14:paraId="13C8B386" w14:textId="2A3F15C3" w:rsidR="0026043A" w:rsidRDefault="0026043A" w:rsidP="0026043A"/>
    <w:p w14:paraId="159BCB43" w14:textId="77777777" w:rsidR="0026043A" w:rsidRDefault="0026043A" w:rsidP="0026043A">
      <w:r>
        <w:t xml:space="preserve">Für Bauschutt-, Verpackungsmaterialien- und Müllentsorgung hat der Auftragnehmer eigenständig zu sorgen. </w:t>
      </w:r>
    </w:p>
    <w:p w14:paraId="14D189EE" w14:textId="77777777" w:rsidR="0026043A" w:rsidRDefault="0026043A" w:rsidP="0026043A">
      <w:r>
        <w:t xml:space="preserve">Der Müll ist sofort aufzunehmen und zu entsorgen. Die Baustelle ist in einem sauberen Zustand zu halten. Bei </w:t>
      </w:r>
    </w:p>
    <w:p w14:paraId="45A538F7" w14:textId="77777777" w:rsidR="0026043A" w:rsidRDefault="0026043A" w:rsidP="0026043A">
      <w:r>
        <w:t xml:space="preserve">Nichteinhaltung (nach einmaliger Aufforderung durch AG) wird diese Reinigung durch ein Fremdunternehmen </w:t>
      </w:r>
    </w:p>
    <w:p w14:paraId="6E873CD6" w14:textId="77777777" w:rsidR="0026043A" w:rsidRDefault="0026043A" w:rsidP="0026043A">
      <w:r>
        <w:t xml:space="preserve">durchgeführt. Die Reinigungskosten werden dem AN des jeweiligen Gewerkes bei der Abrechnung in Abzug </w:t>
      </w:r>
    </w:p>
    <w:p w14:paraId="5535C72A" w14:textId="77777777" w:rsidR="0026043A" w:rsidRDefault="0026043A" w:rsidP="0026043A">
      <w:r>
        <w:t xml:space="preserve">gebracht.  </w:t>
      </w:r>
    </w:p>
    <w:p w14:paraId="28E589DB" w14:textId="2F88D59D" w:rsidR="0026043A" w:rsidRDefault="0026043A" w:rsidP="0026043A"/>
    <w:p w14:paraId="08E668D5" w14:textId="77777777" w:rsidR="0026043A" w:rsidRDefault="0026043A" w:rsidP="0026043A">
      <w:r>
        <w:t xml:space="preserve">10.5        Diebstahlsicherung und Baustellenabsicherung </w:t>
      </w:r>
    </w:p>
    <w:p w14:paraId="2973791D" w14:textId="1CE8C77E" w:rsidR="0026043A" w:rsidRDefault="0026043A" w:rsidP="0026043A"/>
    <w:p w14:paraId="4DFA23B4" w14:textId="77777777" w:rsidR="0026043A" w:rsidRDefault="0026043A" w:rsidP="0026043A">
      <w:r>
        <w:t xml:space="preserve">Jeder Auftragnehmer hat eigenständig dafür zu sorgen, entsprechende Material- und Werkzeugsicherung </w:t>
      </w:r>
    </w:p>
    <w:p w14:paraId="103885E3" w14:textId="77777777" w:rsidR="0026043A" w:rsidRDefault="0026043A" w:rsidP="0026043A">
      <w:r>
        <w:t xml:space="preserve">seines eigenen Gewerkes zu sichern. Soweit es möglich ist, können Räumlichkeiten in Abstimmung mit der </w:t>
      </w:r>
    </w:p>
    <w:p w14:paraId="6375129B" w14:textId="77777777" w:rsidR="0026043A" w:rsidRDefault="0026043A" w:rsidP="0026043A">
      <w:r>
        <w:t xml:space="preserve">Bauleitung zur Verfügung gestellt werden. Der AN muss sich jedoch bereit erklären, diese auf Anweisung der </w:t>
      </w:r>
    </w:p>
    <w:p w14:paraId="1D57A68B" w14:textId="77777777" w:rsidR="0026043A" w:rsidRDefault="0026043A" w:rsidP="0026043A">
      <w:r>
        <w:t xml:space="preserve">Bauleitung, kostenlos umzuräumen bzw. aufzugeben. Die Baustelleneinrichtungsfläche ist mit einem </w:t>
      </w:r>
    </w:p>
    <w:p w14:paraId="469CDAFE" w14:textId="77777777" w:rsidR="0026043A" w:rsidRDefault="0026043A" w:rsidP="0026043A">
      <w:r>
        <w:t xml:space="preserve">geschlossenen Bauzaun abgesichert. Jeder Auftragnehmer bekommt Zutritt und hat dafür zu </w:t>
      </w:r>
      <w:proofErr w:type="spellStart"/>
      <w:r>
        <w:t>sogen</w:t>
      </w:r>
      <w:proofErr w:type="spellEnd"/>
      <w:r>
        <w:t xml:space="preserve">, falls er </w:t>
      </w:r>
    </w:p>
    <w:p w14:paraId="0A8A1A78" w14:textId="77777777" w:rsidR="0026043A" w:rsidRDefault="0026043A" w:rsidP="0026043A">
      <w:r>
        <w:t xml:space="preserve">als letzter die Baustelle verlässt, dass bei Verlassen der Baustelle, die Baustellentür(en) und der Bauzaun </w:t>
      </w:r>
    </w:p>
    <w:p w14:paraId="6F26190D" w14:textId="77777777" w:rsidR="0026043A" w:rsidRDefault="0026043A" w:rsidP="0026043A">
      <w:r>
        <w:t xml:space="preserve">verschlossen wird. </w:t>
      </w:r>
    </w:p>
    <w:p w14:paraId="04B54B21" w14:textId="30AF7722" w:rsidR="0026043A" w:rsidRDefault="0026043A" w:rsidP="0026043A"/>
    <w:p w14:paraId="3A0FF1CD" w14:textId="77777777" w:rsidR="0026043A" w:rsidRDefault="0026043A" w:rsidP="0026043A">
      <w:r>
        <w:t xml:space="preserve">10.6        Einhaltung der Vertragstermine </w:t>
      </w:r>
    </w:p>
    <w:p w14:paraId="101E6E05" w14:textId="26053AEB" w:rsidR="0026043A" w:rsidRDefault="0026043A" w:rsidP="0026043A"/>
    <w:p w14:paraId="7A6F7487" w14:textId="77777777" w:rsidR="0026043A" w:rsidRDefault="0026043A" w:rsidP="0026043A">
      <w:r>
        <w:t xml:space="preserve">Die Baustelle ist ggfls. an 6 Arbeitstagen/Woche zu betreiben. </w:t>
      </w:r>
    </w:p>
    <w:p w14:paraId="0024E07C" w14:textId="15EA2F3D" w:rsidR="0026043A" w:rsidRDefault="0026043A" w:rsidP="0026043A"/>
    <w:p w14:paraId="21C4A348" w14:textId="77777777" w:rsidR="0026043A" w:rsidRDefault="0026043A" w:rsidP="0026043A">
      <w:r>
        <w:t xml:space="preserve">10.7       Abnahme und Gewährleistung </w:t>
      </w:r>
    </w:p>
    <w:p w14:paraId="6C692F31" w14:textId="5A76620D" w:rsidR="0026043A" w:rsidRDefault="0026043A" w:rsidP="0026043A"/>
    <w:p w14:paraId="1A445547" w14:textId="77777777" w:rsidR="0026043A" w:rsidRDefault="0026043A" w:rsidP="0026043A">
      <w:r>
        <w:t xml:space="preserve">a) Die Abnahme erfolgt in jedem Fall förmlich im Sinne von VOB/B § 12 Nr. 4. Alle stillschweigenden Fälle der </w:t>
      </w:r>
    </w:p>
    <w:p w14:paraId="4A883C9D" w14:textId="77777777" w:rsidR="0026043A" w:rsidRDefault="0026043A" w:rsidP="0026043A">
      <w:r>
        <w:t xml:space="preserve">Abnahme gem. VOB/B § 12 Nr. 5 werden ausgeschlossen. </w:t>
      </w:r>
    </w:p>
    <w:p w14:paraId="12F568B6" w14:textId="77777777" w:rsidR="0026043A" w:rsidRDefault="0026043A" w:rsidP="0026043A"/>
    <w:p w14:paraId="6BBECD6E" w14:textId="77777777" w:rsidR="0026043A" w:rsidRDefault="0026043A" w:rsidP="0026043A">
      <w:r>
        <w:t xml:space="preserve">b) Gewährleistungsfrist gemäß VOB/B </w:t>
      </w:r>
    </w:p>
    <w:p w14:paraId="11DBE176" w14:textId="77777777" w:rsidR="0026043A" w:rsidRDefault="0026043A" w:rsidP="0026043A"/>
    <w:p w14:paraId="0F8E19F2" w14:textId="383087C0" w:rsidR="0026043A" w:rsidRDefault="0026043A" w:rsidP="0026043A">
      <w:r>
        <w:t xml:space="preserve"> </w:t>
      </w:r>
    </w:p>
    <w:p w14:paraId="5E121D12" w14:textId="5986087E" w:rsidR="0026043A" w:rsidRDefault="0026043A" w:rsidP="0026043A">
      <w:r>
        <w:t>----- Ende der Weiteren Vertragsbedingungen --------</w:t>
      </w:r>
    </w:p>
    <w:p w14:paraId="082A31C7" w14:textId="77777777" w:rsidR="0026043A" w:rsidRDefault="0026043A" w:rsidP="0026043A"/>
    <w:p w14:paraId="1EEFF79B" w14:textId="77777777" w:rsidR="00063289" w:rsidRPr="00063289" w:rsidRDefault="00063289" w:rsidP="00295323"/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A7CF3" w14:textId="77777777" w:rsidR="00E105BE" w:rsidRDefault="00E105BE">
      <w:r>
        <w:separator/>
      </w:r>
    </w:p>
    <w:p w14:paraId="09486480" w14:textId="77777777" w:rsidR="00E105BE" w:rsidRDefault="00E105BE"/>
    <w:p w14:paraId="39443D65" w14:textId="77777777" w:rsidR="00E105BE" w:rsidRDefault="00E105BE"/>
    <w:p w14:paraId="09F41CB1" w14:textId="77777777" w:rsidR="00E105BE" w:rsidRDefault="00E105BE"/>
  </w:endnote>
  <w:endnote w:type="continuationSeparator" w:id="0">
    <w:p w14:paraId="3A3E9D8F" w14:textId="77777777" w:rsidR="00E105BE" w:rsidRDefault="00E105BE">
      <w:r>
        <w:continuationSeparator/>
      </w:r>
    </w:p>
    <w:p w14:paraId="0F2F3F68" w14:textId="77777777" w:rsidR="00E105BE" w:rsidRDefault="00E105BE"/>
    <w:p w14:paraId="22A0450F" w14:textId="77777777" w:rsidR="00E105BE" w:rsidRDefault="00E105BE"/>
    <w:p w14:paraId="798626D7" w14:textId="77777777" w:rsidR="00E105BE" w:rsidRDefault="00E105BE"/>
  </w:endnote>
  <w:endnote w:type="continuationNotice" w:id="1">
    <w:p w14:paraId="7BF35C00" w14:textId="77777777" w:rsidR="00E105BE" w:rsidRDefault="00E105BE"/>
    <w:p w14:paraId="421D75B8" w14:textId="77777777" w:rsidR="00E105BE" w:rsidRDefault="00E10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B0942" w14:textId="77777777" w:rsidR="00A2746F" w:rsidRDefault="00A2746F">
    <w:pPr>
      <w:pStyle w:val="Fuzeile"/>
    </w:pPr>
  </w:p>
  <w:p w14:paraId="1EAEE2E6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0F415C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14DA8C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B111B4E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9BDB8F1" wp14:editId="2E6CDD67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A514F22" w14:textId="77777777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1B63D1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4C55B659" w14:textId="77777777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="00C65504"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="00C65504"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B32A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="00C65504"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="00C65504"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C65504"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B32A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="00C65504"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994264F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AA8DB" w14:textId="77777777" w:rsidR="00E105BE" w:rsidRDefault="00E105BE">
      <w:r>
        <w:separator/>
      </w:r>
    </w:p>
    <w:p w14:paraId="092CD891" w14:textId="77777777" w:rsidR="00E105BE" w:rsidRDefault="00E105BE"/>
    <w:p w14:paraId="187CE1A9" w14:textId="77777777" w:rsidR="00E105BE" w:rsidRDefault="00E105BE"/>
    <w:p w14:paraId="09E9BF9A" w14:textId="77777777" w:rsidR="00E105BE" w:rsidRDefault="00E105BE"/>
  </w:footnote>
  <w:footnote w:type="continuationSeparator" w:id="0">
    <w:p w14:paraId="24AE6633" w14:textId="77777777" w:rsidR="00E105BE" w:rsidRDefault="00E105BE">
      <w:r>
        <w:continuationSeparator/>
      </w:r>
    </w:p>
    <w:p w14:paraId="51936B66" w14:textId="77777777" w:rsidR="00E105BE" w:rsidRDefault="00E105BE"/>
    <w:p w14:paraId="1F8BFCBA" w14:textId="77777777" w:rsidR="00E105BE" w:rsidRDefault="00E105BE"/>
    <w:p w14:paraId="586B28C9" w14:textId="77777777" w:rsidR="00E105BE" w:rsidRDefault="00E105BE"/>
  </w:footnote>
  <w:footnote w:type="continuationNotice" w:id="1">
    <w:p w14:paraId="3D918F15" w14:textId="77777777" w:rsidR="00E105BE" w:rsidRDefault="00E105BE"/>
    <w:p w14:paraId="142AF132" w14:textId="77777777" w:rsidR="00E105BE" w:rsidRDefault="00E105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12D8E" w14:textId="77777777" w:rsidR="00A2746F" w:rsidRDefault="00A2746F"/>
  <w:p w14:paraId="3B8D964D" w14:textId="77777777" w:rsidR="00A2746F" w:rsidRDefault="00A2746F"/>
  <w:p w14:paraId="41CBC93C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7BD0D" w14:textId="77777777" w:rsidR="00A2746F" w:rsidRDefault="00A2746F" w:rsidP="00046C8E">
    <w:pPr>
      <w:pStyle w:val="Kopfzeile"/>
    </w:pPr>
    <w:r>
      <w:t>214</w:t>
    </w:r>
  </w:p>
  <w:p w14:paraId="0C3C6229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63841449">
    <w:abstractNumId w:val="1"/>
  </w:num>
  <w:num w:numId="2" w16cid:durableId="1769740348">
    <w:abstractNumId w:val="6"/>
  </w:num>
  <w:num w:numId="3" w16cid:durableId="2032410226">
    <w:abstractNumId w:val="9"/>
  </w:num>
  <w:num w:numId="4" w16cid:durableId="2006202576">
    <w:abstractNumId w:val="18"/>
  </w:num>
  <w:num w:numId="5" w16cid:durableId="365446805">
    <w:abstractNumId w:val="11"/>
  </w:num>
  <w:num w:numId="6" w16cid:durableId="2087531795">
    <w:abstractNumId w:val="3"/>
  </w:num>
  <w:num w:numId="7" w16cid:durableId="2099404832">
    <w:abstractNumId w:val="14"/>
  </w:num>
  <w:num w:numId="8" w16cid:durableId="1140656612">
    <w:abstractNumId w:val="10"/>
  </w:num>
  <w:num w:numId="9" w16cid:durableId="137497562">
    <w:abstractNumId w:val="17"/>
  </w:num>
  <w:num w:numId="10" w16cid:durableId="726953568">
    <w:abstractNumId w:val="5"/>
  </w:num>
  <w:num w:numId="11" w16cid:durableId="1146169765">
    <w:abstractNumId w:val="13"/>
  </w:num>
  <w:num w:numId="12" w16cid:durableId="184558195">
    <w:abstractNumId w:val="13"/>
  </w:num>
  <w:num w:numId="13" w16cid:durableId="212354835">
    <w:abstractNumId w:val="13"/>
  </w:num>
  <w:num w:numId="14" w16cid:durableId="2134715048">
    <w:abstractNumId w:val="13"/>
  </w:num>
  <w:num w:numId="15" w16cid:durableId="1815638442">
    <w:abstractNumId w:val="13"/>
  </w:num>
  <w:num w:numId="16" w16cid:durableId="118497123">
    <w:abstractNumId w:val="2"/>
  </w:num>
  <w:num w:numId="17" w16cid:durableId="1903174073">
    <w:abstractNumId w:val="2"/>
  </w:num>
  <w:num w:numId="18" w16cid:durableId="1786195635">
    <w:abstractNumId w:val="16"/>
  </w:num>
  <w:num w:numId="19" w16cid:durableId="253980367">
    <w:abstractNumId w:val="15"/>
  </w:num>
  <w:num w:numId="20" w16cid:durableId="1806047341">
    <w:abstractNumId w:val="12"/>
  </w:num>
  <w:num w:numId="21" w16cid:durableId="1865363661">
    <w:abstractNumId w:val="7"/>
  </w:num>
  <w:num w:numId="22" w16cid:durableId="1102996486">
    <w:abstractNumId w:val="0"/>
  </w:num>
  <w:num w:numId="23" w16cid:durableId="1543246688">
    <w:abstractNumId w:val="8"/>
  </w:num>
  <w:num w:numId="24" w16cid:durableId="338196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2928"/>
    <w:rsid w:val="0000315A"/>
    <w:rsid w:val="0000737B"/>
    <w:rsid w:val="000114D3"/>
    <w:rsid w:val="00020030"/>
    <w:rsid w:val="000208D1"/>
    <w:rsid w:val="000221D8"/>
    <w:rsid w:val="0002260A"/>
    <w:rsid w:val="00040199"/>
    <w:rsid w:val="000458BA"/>
    <w:rsid w:val="00046C8E"/>
    <w:rsid w:val="00063289"/>
    <w:rsid w:val="0006675C"/>
    <w:rsid w:val="00080700"/>
    <w:rsid w:val="00081305"/>
    <w:rsid w:val="00082054"/>
    <w:rsid w:val="000848E7"/>
    <w:rsid w:val="000A13CD"/>
    <w:rsid w:val="000A42AA"/>
    <w:rsid w:val="000A6750"/>
    <w:rsid w:val="000B32AD"/>
    <w:rsid w:val="000B3A20"/>
    <w:rsid w:val="000B4ED7"/>
    <w:rsid w:val="000C7804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57EE"/>
    <w:rsid w:val="00146153"/>
    <w:rsid w:val="001623CB"/>
    <w:rsid w:val="00196444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2F66"/>
    <w:rsid w:val="00215D23"/>
    <w:rsid w:val="00225513"/>
    <w:rsid w:val="00235561"/>
    <w:rsid w:val="00237FE3"/>
    <w:rsid w:val="00240368"/>
    <w:rsid w:val="002517FD"/>
    <w:rsid w:val="0025677C"/>
    <w:rsid w:val="002576B0"/>
    <w:rsid w:val="00257739"/>
    <w:rsid w:val="0026043A"/>
    <w:rsid w:val="00263542"/>
    <w:rsid w:val="002748DF"/>
    <w:rsid w:val="00285677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04966"/>
    <w:rsid w:val="00422FD6"/>
    <w:rsid w:val="00424038"/>
    <w:rsid w:val="00424846"/>
    <w:rsid w:val="00424B3B"/>
    <w:rsid w:val="004431D1"/>
    <w:rsid w:val="00444219"/>
    <w:rsid w:val="00446F62"/>
    <w:rsid w:val="0045228F"/>
    <w:rsid w:val="00454471"/>
    <w:rsid w:val="00454D48"/>
    <w:rsid w:val="0045726B"/>
    <w:rsid w:val="0046009A"/>
    <w:rsid w:val="004608D7"/>
    <w:rsid w:val="0047055A"/>
    <w:rsid w:val="00470A3D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84461"/>
    <w:rsid w:val="00591870"/>
    <w:rsid w:val="00593613"/>
    <w:rsid w:val="005A4489"/>
    <w:rsid w:val="005B4579"/>
    <w:rsid w:val="005B6D1E"/>
    <w:rsid w:val="005C06B9"/>
    <w:rsid w:val="005C301C"/>
    <w:rsid w:val="005C3D01"/>
    <w:rsid w:val="005C41DA"/>
    <w:rsid w:val="005C60B4"/>
    <w:rsid w:val="005D4A01"/>
    <w:rsid w:val="005E72AE"/>
    <w:rsid w:val="005F32A5"/>
    <w:rsid w:val="005F41CD"/>
    <w:rsid w:val="005F46C9"/>
    <w:rsid w:val="00601602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7CF1"/>
    <w:rsid w:val="006C777F"/>
    <w:rsid w:val="006D70A3"/>
    <w:rsid w:val="006E225F"/>
    <w:rsid w:val="006E6799"/>
    <w:rsid w:val="006F0058"/>
    <w:rsid w:val="006F43C3"/>
    <w:rsid w:val="006F60A9"/>
    <w:rsid w:val="00705C3B"/>
    <w:rsid w:val="0071757E"/>
    <w:rsid w:val="00724CA7"/>
    <w:rsid w:val="00726701"/>
    <w:rsid w:val="00726DA7"/>
    <w:rsid w:val="00734240"/>
    <w:rsid w:val="00734EDE"/>
    <w:rsid w:val="0074237C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A2719"/>
    <w:rsid w:val="007A6151"/>
    <w:rsid w:val="007E61DB"/>
    <w:rsid w:val="007F6C58"/>
    <w:rsid w:val="008046C7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26584"/>
    <w:rsid w:val="0093282F"/>
    <w:rsid w:val="00951643"/>
    <w:rsid w:val="00962412"/>
    <w:rsid w:val="0096752B"/>
    <w:rsid w:val="00970336"/>
    <w:rsid w:val="0097166A"/>
    <w:rsid w:val="009769C9"/>
    <w:rsid w:val="0099126C"/>
    <w:rsid w:val="009916F5"/>
    <w:rsid w:val="009967E7"/>
    <w:rsid w:val="009974C5"/>
    <w:rsid w:val="00997D81"/>
    <w:rsid w:val="009A2875"/>
    <w:rsid w:val="009A3215"/>
    <w:rsid w:val="009A33B4"/>
    <w:rsid w:val="009C14BE"/>
    <w:rsid w:val="009E2438"/>
    <w:rsid w:val="009E69DD"/>
    <w:rsid w:val="009E799F"/>
    <w:rsid w:val="00A00872"/>
    <w:rsid w:val="00A13893"/>
    <w:rsid w:val="00A145D9"/>
    <w:rsid w:val="00A16053"/>
    <w:rsid w:val="00A1641B"/>
    <w:rsid w:val="00A2746F"/>
    <w:rsid w:val="00A3010D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07E3"/>
    <w:rsid w:val="00BB5AF2"/>
    <w:rsid w:val="00BC1653"/>
    <w:rsid w:val="00BD3637"/>
    <w:rsid w:val="00BD6375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65504"/>
    <w:rsid w:val="00C7526D"/>
    <w:rsid w:val="00C7551B"/>
    <w:rsid w:val="00C764C5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22DBD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A276D"/>
    <w:rsid w:val="00DA291A"/>
    <w:rsid w:val="00DB0DC2"/>
    <w:rsid w:val="00DB6C0D"/>
    <w:rsid w:val="00DC16E4"/>
    <w:rsid w:val="00DC2EA6"/>
    <w:rsid w:val="00DC3EC8"/>
    <w:rsid w:val="00DC7E08"/>
    <w:rsid w:val="00DD2112"/>
    <w:rsid w:val="00DD5025"/>
    <w:rsid w:val="00DE067F"/>
    <w:rsid w:val="00DE21B9"/>
    <w:rsid w:val="00DE2F64"/>
    <w:rsid w:val="00DE420C"/>
    <w:rsid w:val="00DE5BD9"/>
    <w:rsid w:val="00E006C4"/>
    <w:rsid w:val="00E02684"/>
    <w:rsid w:val="00E02FAA"/>
    <w:rsid w:val="00E0794B"/>
    <w:rsid w:val="00E105BE"/>
    <w:rsid w:val="00E1197E"/>
    <w:rsid w:val="00E2154D"/>
    <w:rsid w:val="00E25635"/>
    <w:rsid w:val="00E322E9"/>
    <w:rsid w:val="00E340F1"/>
    <w:rsid w:val="00E578EB"/>
    <w:rsid w:val="00E6087B"/>
    <w:rsid w:val="00E801BA"/>
    <w:rsid w:val="00E83B0B"/>
    <w:rsid w:val="00E85EBB"/>
    <w:rsid w:val="00E9268B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E5FC4"/>
    <w:rsid w:val="00FF13AF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5B6B8FF1"/>
  <w15:docId w15:val="{244B1DFD-83D0-40E0-88F3-946E62A5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sid w:val="00C6550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65504"/>
  </w:style>
  <w:style w:type="character" w:customStyle="1" w:styleId="KommentartextZchn">
    <w:name w:val="Kommentartext Zchn"/>
    <w:link w:val="Kommentartext"/>
    <w:uiPriority w:val="99"/>
    <w:semiHidden/>
    <w:rsid w:val="00C6550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  <w:style w:type="character" w:styleId="Hyperlink">
    <w:name w:val="Hyperlink"/>
    <w:basedOn w:val="Absatz-Standardschriftart"/>
    <w:uiPriority w:val="99"/>
    <w:unhideWhenUsed/>
    <w:rsid w:val="00240368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4036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24036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733ED-EBFA-4300-823E-7B0213831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30A4AA-32DD-467A-ACDB-B8229BEB4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1024</Words>
  <Characters>6457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Christel Janning</cp:lastModifiedBy>
  <cp:revision>20</cp:revision>
  <cp:lastPrinted>2026-05-07T14:15:00Z</cp:lastPrinted>
  <dcterms:created xsi:type="dcterms:W3CDTF">2020-01-20T13:48:00Z</dcterms:created>
  <dcterms:modified xsi:type="dcterms:W3CDTF">2026-05-07T14:15:00Z</dcterms:modified>
</cp:coreProperties>
</file>